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3F" w:rsidRPr="007A604D" w:rsidRDefault="008E4B3F">
      <w:pPr>
        <w:rPr>
          <w:rFonts w:ascii="宋体" w:eastAsia="黑体" w:hAnsi="宋体" w:hint="eastAsia"/>
          <w:color w:val="000000"/>
          <w:szCs w:val="32"/>
        </w:rPr>
      </w:pPr>
      <w:r w:rsidRPr="007A604D">
        <w:rPr>
          <w:rFonts w:ascii="宋体" w:eastAsia="黑体" w:hAnsi="宋体" w:hint="eastAsia"/>
          <w:color w:val="000000"/>
          <w:szCs w:val="32"/>
        </w:rPr>
        <w:t>附件</w:t>
      </w:r>
      <w:r w:rsidR="0078495B" w:rsidRPr="007A604D">
        <w:rPr>
          <w:rFonts w:ascii="宋体" w:eastAsia="黑体" w:hAnsi="宋体" w:hint="eastAsia"/>
          <w:color w:val="000000"/>
          <w:szCs w:val="32"/>
        </w:rPr>
        <w:t>3</w:t>
      </w:r>
    </w:p>
    <w:p w:rsidR="008E4B3F" w:rsidRPr="007A604D" w:rsidRDefault="008E4B3F">
      <w:pPr>
        <w:rPr>
          <w:rFonts w:ascii="宋体" w:eastAsia="黑体" w:hAnsi="宋体" w:hint="eastAsia"/>
          <w:color w:val="000000"/>
          <w:szCs w:val="32"/>
        </w:rPr>
      </w:pPr>
    </w:p>
    <w:p w:rsidR="008E4B3F" w:rsidRPr="007A604D" w:rsidRDefault="008E4B3F">
      <w:pPr>
        <w:spacing w:line="600" w:lineRule="exact"/>
        <w:jc w:val="center"/>
        <w:rPr>
          <w:rFonts w:ascii="宋体" w:eastAsia="方正小标宋简体" w:hAnsi="宋体" w:hint="eastAsia"/>
          <w:b/>
          <w:color w:val="000000"/>
          <w:sz w:val="44"/>
          <w:szCs w:val="44"/>
        </w:rPr>
      </w:pPr>
      <w:r w:rsidRPr="007A604D">
        <w:rPr>
          <w:rFonts w:ascii="宋体" w:eastAsia="方正小标宋简体" w:hAnsi="宋体" w:hint="eastAsia"/>
          <w:b/>
          <w:color w:val="000000"/>
          <w:sz w:val="44"/>
          <w:szCs w:val="44"/>
        </w:rPr>
        <w:t>山东省中医药科技发展计划项目申报汇总表</w:t>
      </w:r>
    </w:p>
    <w:p w:rsidR="008E4B3F" w:rsidRPr="007A604D" w:rsidRDefault="008E4B3F">
      <w:pPr>
        <w:spacing w:line="600" w:lineRule="exact"/>
        <w:jc w:val="center"/>
        <w:rPr>
          <w:rFonts w:ascii="宋体" w:eastAsia="方正小标宋简体" w:hAnsi="宋体"/>
          <w:b/>
          <w:color w:val="000000"/>
          <w:sz w:val="44"/>
          <w:szCs w:val="44"/>
        </w:rPr>
      </w:pPr>
    </w:p>
    <w:p w:rsidR="008E4B3F" w:rsidRPr="007A604D" w:rsidRDefault="008E4B3F">
      <w:pPr>
        <w:ind w:firstLineChars="150" w:firstLine="348"/>
        <w:rPr>
          <w:rFonts w:ascii="宋体" w:eastAsia="宋体" w:hAnsi="宋体"/>
          <w:color w:val="000000"/>
          <w:sz w:val="24"/>
          <w:szCs w:val="24"/>
        </w:rPr>
      </w:pPr>
      <w:r w:rsidRPr="007A604D">
        <w:rPr>
          <w:rFonts w:ascii="宋体" w:eastAsia="宋体" w:hAnsi="宋体" w:hint="eastAsia"/>
          <w:color w:val="000000"/>
          <w:sz w:val="24"/>
          <w:szCs w:val="24"/>
        </w:rPr>
        <w:t>报送单位（公章）</w:t>
      </w:r>
      <w:r w:rsidRPr="007A604D">
        <w:rPr>
          <w:rFonts w:ascii="宋体" w:eastAsia="宋体" w:hAnsi="宋体"/>
          <w:color w:val="000000"/>
          <w:sz w:val="24"/>
          <w:szCs w:val="24"/>
        </w:rPr>
        <w:t xml:space="preserve">               </w:t>
      </w:r>
      <w:r w:rsidRPr="007A604D">
        <w:rPr>
          <w:rFonts w:ascii="宋体" w:eastAsia="宋体" w:hAnsi="宋体" w:hint="eastAsia"/>
          <w:color w:val="000000"/>
          <w:sz w:val="24"/>
          <w:szCs w:val="24"/>
        </w:rPr>
        <w:t xml:space="preserve">                       </w:t>
      </w:r>
      <w:r w:rsidRPr="007A604D">
        <w:rPr>
          <w:rFonts w:ascii="宋体" w:eastAsia="宋体" w:hAnsi="宋体"/>
          <w:color w:val="000000"/>
          <w:sz w:val="24"/>
          <w:szCs w:val="24"/>
        </w:rPr>
        <w:t xml:space="preserve">                            </w:t>
      </w:r>
      <w:r w:rsidRPr="007A604D">
        <w:rPr>
          <w:rFonts w:ascii="宋体" w:eastAsia="宋体" w:hAnsi="宋体" w:hint="eastAsia"/>
          <w:color w:val="000000"/>
          <w:sz w:val="24"/>
          <w:szCs w:val="24"/>
        </w:rPr>
        <w:t>填报日期：</w:t>
      </w:r>
      <w:r w:rsidRPr="007A604D">
        <w:rPr>
          <w:rFonts w:ascii="宋体" w:eastAsia="宋体" w:hAnsi="宋体"/>
          <w:color w:val="000000"/>
          <w:sz w:val="24"/>
          <w:szCs w:val="24"/>
        </w:rPr>
        <w:t xml:space="preserve">    </w:t>
      </w:r>
      <w:r w:rsidRPr="007A604D">
        <w:rPr>
          <w:rFonts w:ascii="宋体" w:eastAsia="宋体" w:hAnsi="宋体" w:hint="eastAsia"/>
          <w:color w:val="000000"/>
          <w:sz w:val="24"/>
          <w:szCs w:val="24"/>
        </w:rPr>
        <w:t>年</w:t>
      </w:r>
      <w:r w:rsidRPr="007A604D">
        <w:rPr>
          <w:rFonts w:ascii="宋体" w:eastAsia="宋体" w:hAnsi="宋体"/>
          <w:color w:val="000000"/>
          <w:sz w:val="24"/>
          <w:szCs w:val="24"/>
        </w:rPr>
        <w:t xml:space="preserve">    </w:t>
      </w:r>
      <w:r w:rsidRPr="007A604D">
        <w:rPr>
          <w:rFonts w:ascii="宋体" w:eastAsia="宋体" w:hAnsi="宋体" w:hint="eastAsia"/>
          <w:color w:val="000000"/>
          <w:sz w:val="24"/>
          <w:szCs w:val="24"/>
        </w:rPr>
        <w:t>月</w:t>
      </w:r>
      <w:r w:rsidRPr="007A604D">
        <w:rPr>
          <w:rFonts w:ascii="宋体" w:eastAsia="宋体" w:hAnsi="宋体"/>
          <w:color w:val="000000"/>
          <w:sz w:val="24"/>
          <w:szCs w:val="24"/>
        </w:rPr>
        <w:t xml:space="preserve">     </w:t>
      </w:r>
      <w:r w:rsidRPr="007A604D">
        <w:rPr>
          <w:rFonts w:ascii="宋体" w:eastAsia="宋体" w:hAnsi="宋体" w:hint="eastAsia"/>
          <w:color w:val="000000"/>
          <w:sz w:val="24"/>
          <w:szCs w:val="24"/>
        </w:rPr>
        <w:t>日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1"/>
        <w:gridCol w:w="2116"/>
        <w:gridCol w:w="2025"/>
        <w:gridCol w:w="1342"/>
        <w:gridCol w:w="1341"/>
        <w:gridCol w:w="2236"/>
        <w:gridCol w:w="2277"/>
        <w:gridCol w:w="1660"/>
      </w:tblGrid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项目申请单位</w:t>
            </w: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申报类别</w:t>
            </w: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所属学科</w:t>
            </w:r>
          </w:p>
        </w:tc>
        <w:tc>
          <w:tcPr>
            <w:tcW w:w="223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第一申请人</w:t>
            </w: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手</w:t>
            </w: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 xml:space="preserve">  </w:t>
            </w: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机</w:t>
            </w: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  <w:szCs w:val="24"/>
              </w:rPr>
            </w:pPr>
            <w:r w:rsidRPr="007A604D">
              <w:rPr>
                <w:rFonts w:ascii="宋体" w:eastAsia="黑体" w:hAnsi="宋体" w:hint="eastAsia"/>
                <w:color w:val="000000"/>
                <w:sz w:val="24"/>
                <w:szCs w:val="24"/>
              </w:rPr>
              <w:t>其他申请人</w:t>
            </w: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 w:rsidP="003E37ED">
            <w:pPr>
              <w:spacing w:line="280" w:lineRule="exact"/>
              <w:ind w:rightChars="-520" w:right="-162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E4B3F" w:rsidRPr="007A604D">
        <w:trPr>
          <w:trHeight w:hRule="exact" w:val="567"/>
          <w:jc w:val="center"/>
        </w:trPr>
        <w:tc>
          <w:tcPr>
            <w:tcW w:w="88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8E4B3F" w:rsidRPr="007A604D" w:rsidRDefault="008E4B3F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8E4B3F" w:rsidRPr="007A604D" w:rsidRDefault="008E4B3F" w:rsidP="00107ABD">
      <w:pPr>
        <w:spacing w:line="20" w:lineRule="exact"/>
        <w:rPr>
          <w:rFonts w:ascii="宋体" w:hAnsi="宋体" w:hint="eastAsia"/>
          <w:color w:val="000000"/>
          <w:sz w:val="28"/>
          <w:szCs w:val="28"/>
        </w:rPr>
      </w:pPr>
    </w:p>
    <w:sectPr w:rsidR="008E4B3F" w:rsidRPr="007A604D" w:rsidSect="00107ABD">
      <w:footerReference w:type="even" r:id="rId6"/>
      <w:footerReference w:type="default" r:id="rId7"/>
      <w:pgSz w:w="16838" w:h="11906" w:orient="landscape"/>
      <w:pgMar w:top="1588" w:right="1588" w:bottom="1588" w:left="1588" w:header="851" w:footer="992" w:gutter="0"/>
      <w:cols w:space="720"/>
      <w:docGrid w:type="linesAndChars" w:linePitch="597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F72" w:rsidRDefault="00DE4F72">
      <w:r>
        <w:separator/>
      </w:r>
    </w:p>
  </w:endnote>
  <w:endnote w:type="continuationSeparator" w:id="1">
    <w:p w:rsidR="00DE4F72" w:rsidRDefault="00DE4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̥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163" w:rsidRDefault="00444163">
    <w:pPr>
      <w:pStyle w:val="a3"/>
      <w:ind w:firstLineChars="100" w:firstLine="280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 w:hint="eastAsia"/>
        <w:kern w:val="0"/>
        <w:sz w:val="28"/>
        <w:szCs w:val="28"/>
      </w:rPr>
      <w:t>—</w:t>
    </w:r>
    <w:r>
      <w:rPr>
        <w:rFonts w:ascii="宋体" w:eastAsia="宋体" w:hAnsi="宋体"/>
        <w:kern w:val="0"/>
        <w:sz w:val="28"/>
        <w:szCs w:val="28"/>
      </w:rPr>
      <w:t xml:space="preserve"> </w:t>
    </w:r>
    <w:r>
      <w:rPr>
        <w:rFonts w:ascii="宋体" w:eastAsia="宋体" w:hAnsi="宋体"/>
        <w:kern w:val="0"/>
        <w:sz w:val="28"/>
        <w:szCs w:val="28"/>
      </w:rPr>
      <w:fldChar w:fldCharType="begin"/>
    </w:r>
    <w:r>
      <w:rPr>
        <w:rFonts w:ascii="宋体" w:eastAsia="宋体" w:hAnsi="宋体"/>
        <w:kern w:val="0"/>
        <w:sz w:val="28"/>
        <w:szCs w:val="28"/>
      </w:rPr>
      <w:instrText xml:space="preserve"> PAGE </w:instrText>
    </w:r>
    <w:r>
      <w:rPr>
        <w:rFonts w:ascii="宋体" w:eastAsia="宋体" w:hAnsi="宋体"/>
        <w:kern w:val="0"/>
        <w:sz w:val="28"/>
        <w:szCs w:val="28"/>
      </w:rPr>
      <w:fldChar w:fldCharType="separate"/>
    </w:r>
    <w:r w:rsidR="003E3566">
      <w:rPr>
        <w:rFonts w:ascii="宋体" w:eastAsia="宋体" w:hAnsi="宋体"/>
        <w:noProof/>
        <w:kern w:val="0"/>
        <w:sz w:val="28"/>
        <w:szCs w:val="28"/>
      </w:rPr>
      <w:t>2</w:t>
    </w:r>
    <w:r>
      <w:rPr>
        <w:rFonts w:ascii="宋体" w:eastAsia="宋体" w:hAnsi="宋体"/>
        <w:kern w:val="0"/>
        <w:sz w:val="28"/>
        <w:szCs w:val="28"/>
      </w:rPr>
      <w:fldChar w:fldCharType="end"/>
    </w:r>
    <w:r>
      <w:rPr>
        <w:rFonts w:ascii="宋体" w:eastAsia="宋体" w:hAnsi="宋体"/>
        <w:kern w:val="0"/>
        <w:sz w:val="28"/>
        <w:szCs w:val="28"/>
      </w:rPr>
      <w:t xml:space="preserve"> </w:t>
    </w:r>
    <w:r>
      <w:rPr>
        <w:rFonts w:ascii="宋体" w:eastAsia="宋体" w:hAnsi="宋体" w:hint="eastAsia"/>
        <w:kern w:val="0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163" w:rsidRDefault="00444163">
    <w:pPr>
      <w:pStyle w:val="a3"/>
      <w:rPr>
        <w:rFonts w:ascii="宋体" w:eastAsia="宋体" w:hAnsi="宋体" w:hint="eastAsia"/>
        <w:sz w:val="28"/>
      </w:rPr>
    </w:pPr>
    <w:r>
      <w:rPr>
        <w:rFonts w:ascii="宋体" w:hint="eastAsia"/>
        <w:kern w:val="0"/>
        <w:sz w:val="28"/>
      </w:rPr>
      <w:t xml:space="preserve">                               </w:t>
    </w:r>
    <w:r>
      <w:rPr>
        <w:rFonts w:ascii="宋体"/>
        <w:kern w:val="0"/>
        <w:sz w:val="28"/>
      </w:rPr>
      <w:tab/>
    </w:r>
    <w:r>
      <w:rPr>
        <w:rFonts w:ascii="宋体" w:hint="eastAsia"/>
        <w:kern w:val="0"/>
        <w:sz w:val="28"/>
      </w:rPr>
      <w:t>—</w:t>
    </w:r>
    <w:r>
      <w:rPr>
        <w:rFonts w:ascii="宋体"/>
        <w:kern w:val="0"/>
        <w:sz w:val="28"/>
      </w:rPr>
      <w:t xml:space="preserve"> </w:t>
    </w:r>
    <w:r>
      <w:rPr>
        <w:rFonts w:ascii="宋体"/>
        <w:kern w:val="0"/>
        <w:sz w:val="28"/>
      </w:rPr>
      <w:fldChar w:fldCharType="begin"/>
    </w:r>
    <w:r>
      <w:rPr>
        <w:rFonts w:ascii="宋体"/>
        <w:kern w:val="0"/>
        <w:sz w:val="28"/>
      </w:rPr>
      <w:instrText xml:space="preserve"> PAGE </w:instrText>
    </w:r>
    <w:r>
      <w:rPr>
        <w:rFonts w:ascii="宋体"/>
        <w:kern w:val="0"/>
        <w:sz w:val="28"/>
      </w:rPr>
      <w:fldChar w:fldCharType="separate"/>
    </w:r>
    <w:r w:rsidR="003E3566">
      <w:rPr>
        <w:rFonts w:ascii="宋体"/>
        <w:noProof/>
        <w:kern w:val="0"/>
        <w:sz w:val="28"/>
      </w:rPr>
      <w:t>1</w:t>
    </w:r>
    <w:r>
      <w:rPr>
        <w:rFonts w:ascii="宋体"/>
        <w:kern w:val="0"/>
        <w:sz w:val="28"/>
      </w:rPr>
      <w:fldChar w:fldCharType="end"/>
    </w:r>
    <w:r>
      <w:rPr>
        <w:rFonts w:ascii="宋体"/>
        <w:kern w:val="0"/>
        <w:sz w:val="28"/>
      </w:rPr>
      <w:t xml:space="preserve"> </w:t>
    </w:r>
    <w:r>
      <w:rPr>
        <w:rFonts w:ascii="宋体" w:hint="eastAsia"/>
        <w:kern w:val="0"/>
        <w:sz w:val="28"/>
      </w:rPr>
      <w:t>—</w:t>
    </w:r>
    <w:r>
      <w:rPr>
        <w:rFonts w:ascii="宋体" w:hint="eastAsia"/>
        <w:kern w:val="0"/>
        <w:sz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F72" w:rsidRDefault="00DE4F72">
      <w:r>
        <w:separator/>
      </w:r>
    </w:p>
  </w:footnote>
  <w:footnote w:type="continuationSeparator" w:id="1">
    <w:p w:rsidR="00DE4F72" w:rsidRDefault="00DE4F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5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F3A"/>
    <w:rsid w:val="000013C0"/>
    <w:rsid w:val="000018F4"/>
    <w:rsid w:val="0000228C"/>
    <w:rsid w:val="000159E4"/>
    <w:rsid w:val="00016095"/>
    <w:rsid w:val="00036753"/>
    <w:rsid w:val="00063162"/>
    <w:rsid w:val="00067654"/>
    <w:rsid w:val="00073830"/>
    <w:rsid w:val="00075DA0"/>
    <w:rsid w:val="000801A3"/>
    <w:rsid w:val="00080C97"/>
    <w:rsid w:val="000874AC"/>
    <w:rsid w:val="00095B0B"/>
    <w:rsid w:val="000A0F3F"/>
    <w:rsid w:val="000A28CE"/>
    <w:rsid w:val="000A2DCF"/>
    <w:rsid w:val="000A3224"/>
    <w:rsid w:val="000B2B7B"/>
    <w:rsid w:val="000C0672"/>
    <w:rsid w:val="000C0A3E"/>
    <w:rsid w:val="000D1855"/>
    <w:rsid w:val="000E18C6"/>
    <w:rsid w:val="000E23A6"/>
    <w:rsid w:val="000E34FF"/>
    <w:rsid w:val="000F15DC"/>
    <w:rsid w:val="000F366D"/>
    <w:rsid w:val="000F4B46"/>
    <w:rsid w:val="00107ABD"/>
    <w:rsid w:val="001233C1"/>
    <w:rsid w:val="00124A6B"/>
    <w:rsid w:val="001259D0"/>
    <w:rsid w:val="00134CCB"/>
    <w:rsid w:val="00137047"/>
    <w:rsid w:val="00142882"/>
    <w:rsid w:val="0014480C"/>
    <w:rsid w:val="001469A9"/>
    <w:rsid w:val="00156877"/>
    <w:rsid w:val="00161EB9"/>
    <w:rsid w:val="0016305A"/>
    <w:rsid w:val="00177071"/>
    <w:rsid w:val="00177836"/>
    <w:rsid w:val="00183FFD"/>
    <w:rsid w:val="001970FF"/>
    <w:rsid w:val="001A018B"/>
    <w:rsid w:val="001A4E97"/>
    <w:rsid w:val="001A5580"/>
    <w:rsid w:val="001B0FA0"/>
    <w:rsid w:val="001C1233"/>
    <w:rsid w:val="001D48CA"/>
    <w:rsid w:val="001D6835"/>
    <w:rsid w:val="001E6730"/>
    <w:rsid w:val="001F1E55"/>
    <w:rsid w:val="001F5185"/>
    <w:rsid w:val="00200AF8"/>
    <w:rsid w:val="00204397"/>
    <w:rsid w:val="00211FD5"/>
    <w:rsid w:val="0021241F"/>
    <w:rsid w:val="00213E62"/>
    <w:rsid w:val="00216374"/>
    <w:rsid w:val="00231DA3"/>
    <w:rsid w:val="00250DE8"/>
    <w:rsid w:val="00254A2E"/>
    <w:rsid w:val="00260AC1"/>
    <w:rsid w:val="002628F7"/>
    <w:rsid w:val="002640EB"/>
    <w:rsid w:val="00264F9A"/>
    <w:rsid w:val="00266682"/>
    <w:rsid w:val="00266943"/>
    <w:rsid w:val="00273612"/>
    <w:rsid w:val="00281FF8"/>
    <w:rsid w:val="0028468D"/>
    <w:rsid w:val="002871C5"/>
    <w:rsid w:val="002872C6"/>
    <w:rsid w:val="00290B6D"/>
    <w:rsid w:val="00293204"/>
    <w:rsid w:val="0029649C"/>
    <w:rsid w:val="002B0191"/>
    <w:rsid w:val="002D25CC"/>
    <w:rsid w:val="002F03D0"/>
    <w:rsid w:val="002F13A6"/>
    <w:rsid w:val="002F2EEE"/>
    <w:rsid w:val="002F56C0"/>
    <w:rsid w:val="00307911"/>
    <w:rsid w:val="00307E67"/>
    <w:rsid w:val="00307F4B"/>
    <w:rsid w:val="00311907"/>
    <w:rsid w:val="00312315"/>
    <w:rsid w:val="00314749"/>
    <w:rsid w:val="00344C87"/>
    <w:rsid w:val="003473E1"/>
    <w:rsid w:val="00354260"/>
    <w:rsid w:val="003646A8"/>
    <w:rsid w:val="0036638E"/>
    <w:rsid w:val="00367ACF"/>
    <w:rsid w:val="00371E24"/>
    <w:rsid w:val="00372000"/>
    <w:rsid w:val="0037441F"/>
    <w:rsid w:val="003870C5"/>
    <w:rsid w:val="0038721A"/>
    <w:rsid w:val="00387677"/>
    <w:rsid w:val="003935E4"/>
    <w:rsid w:val="003A3EE8"/>
    <w:rsid w:val="003A730C"/>
    <w:rsid w:val="003C6769"/>
    <w:rsid w:val="003C67A1"/>
    <w:rsid w:val="003D1FEE"/>
    <w:rsid w:val="003D39D9"/>
    <w:rsid w:val="003D77C2"/>
    <w:rsid w:val="003E3566"/>
    <w:rsid w:val="003E37ED"/>
    <w:rsid w:val="003E451B"/>
    <w:rsid w:val="003E4FBF"/>
    <w:rsid w:val="003E5AB1"/>
    <w:rsid w:val="003E747C"/>
    <w:rsid w:val="003F0FE7"/>
    <w:rsid w:val="003F4F38"/>
    <w:rsid w:val="00411C0A"/>
    <w:rsid w:val="00411FA4"/>
    <w:rsid w:val="004222B6"/>
    <w:rsid w:val="004257B8"/>
    <w:rsid w:val="004402DC"/>
    <w:rsid w:val="00442FCF"/>
    <w:rsid w:val="004432BB"/>
    <w:rsid w:val="00444163"/>
    <w:rsid w:val="00445391"/>
    <w:rsid w:val="004547FD"/>
    <w:rsid w:val="004627F6"/>
    <w:rsid w:val="004668AF"/>
    <w:rsid w:val="00472C59"/>
    <w:rsid w:val="00480CA5"/>
    <w:rsid w:val="00483137"/>
    <w:rsid w:val="004844EE"/>
    <w:rsid w:val="004848B2"/>
    <w:rsid w:val="00492F0F"/>
    <w:rsid w:val="004B3767"/>
    <w:rsid w:val="004B449A"/>
    <w:rsid w:val="004B4F76"/>
    <w:rsid w:val="004B6403"/>
    <w:rsid w:val="004C648F"/>
    <w:rsid w:val="004E313C"/>
    <w:rsid w:val="004E4429"/>
    <w:rsid w:val="004E4BC2"/>
    <w:rsid w:val="004E6529"/>
    <w:rsid w:val="004F4D14"/>
    <w:rsid w:val="004F7207"/>
    <w:rsid w:val="00506490"/>
    <w:rsid w:val="0051681E"/>
    <w:rsid w:val="00536F52"/>
    <w:rsid w:val="00541721"/>
    <w:rsid w:val="005605AE"/>
    <w:rsid w:val="0057185B"/>
    <w:rsid w:val="0058466A"/>
    <w:rsid w:val="005945F0"/>
    <w:rsid w:val="00594D70"/>
    <w:rsid w:val="005A50A6"/>
    <w:rsid w:val="005A54D4"/>
    <w:rsid w:val="005A7B71"/>
    <w:rsid w:val="005B2615"/>
    <w:rsid w:val="005B631F"/>
    <w:rsid w:val="005C0755"/>
    <w:rsid w:val="005C56F3"/>
    <w:rsid w:val="005C6823"/>
    <w:rsid w:val="005D2176"/>
    <w:rsid w:val="005D5579"/>
    <w:rsid w:val="005E60E7"/>
    <w:rsid w:val="005E69BC"/>
    <w:rsid w:val="005E761B"/>
    <w:rsid w:val="005F28E1"/>
    <w:rsid w:val="005F5D63"/>
    <w:rsid w:val="00604F0E"/>
    <w:rsid w:val="00612889"/>
    <w:rsid w:val="00615728"/>
    <w:rsid w:val="006333F8"/>
    <w:rsid w:val="0065094D"/>
    <w:rsid w:val="0067261A"/>
    <w:rsid w:val="00674E03"/>
    <w:rsid w:val="00676185"/>
    <w:rsid w:val="006903D0"/>
    <w:rsid w:val="006939A9"/>
    <w:rsid w:val="00694F2A"/>
    <w:rsid w:val="006B1F85"/>
    <w:rsid w:val="006C0390"/>
    <w:rsid w:val="006D5946"/>
    <w:rsid w:val="006D6B46"/>
    <w:rsid w:val="006D7793"/>
    <w:rsid w:val="006E0AF3"/>
    <w:rsid w:val="006E18BF"/>
    <w:rsid w:val="006E51B4"/>
    <w:rsid w:val="006F626B"/>
    <w:rsid w:val="00700F67"/>
    <w:rsid w:val="00701076"/>
    <w:rsid w:val="00704046"/>
    <w:rsid w:val="0070590F"/>
    <w:rsid w:val="007077B3"/>
    <w:rsid w:val="0071752D"/>
    <w:rsid w:val="00727A68"/>
    <w:rsid w:val="00730602"/>
    <w:rsid w:val="007334A9"/>
    <w:rsid w:val="0073619C"/>
    <w:rsid w:val="007410E8"/>
    <w:rsid w:val="00751ABA"/>
    <w:rsid w:val="007521BC"/>
    <w:rsid w:val="0076128A"/>
    <w:rsid w:val="00761940"/>
    <w:rsid w:val="00762AF2"/>
    <w:rsid w:val="0076402B"/>
    <w:rsid w:val="00766878"/>
    <w:rsid w:val="00767702"/>
    <w:rsid w:val="0077327E"/>
    <w:rsid w:val="007743EE"/>
    <w:rsid w:val="007754F6"/>
    <w:rsid w:val="00776491"/>
    <w:rsid w:val="007807EF"/>
    <w:rsid w:val="0078495B"/>
    <w:rsid w:val="007953AF"/>
    <w:rsid w:val="007A604D"/>
    <w:rsid w:val="007C59E4"/>
    <w:rsid w:val="007C7EB8"/>
    <w:rsid w:val="007D3B8D"/>
    <w:rsid w:val="007D3F73"/>
    <w:rsid w:val="007D7052"/>
    <w:rsid w:val="007D72E7"/>
    <w:rsid w:val="007E24CF"/>
    <w:rsid w:val="007E4B0A"/>
    <w:rsid w:val="007E78F4"/>
    <w:rsid w:val="007F08B1"/>
    <w:rsid w:val="00802C4E"/>
    <w:rsid w:val="0080405B"/>
    <w:rsid w:val="00805AE3"/>
    <w:rsid w:val="00813884"/>
    <w:rsid w:val="00822363"/>
    <w:rsid w:val="0082726A"/>
    <w:rsid w:val="00842926"/>
    <w:rsid w:val="00860EA7"/>
    <w:rsid w:val="00863CA3"/>
    <w:rsid w:val="00866025"/>
    <w:rsid w:val="00871153"/>
    <w:rsid w:val="00872792"/>
    <w:rsid w:val="00886BC7"/>
    <w:rsid w:val="0089040E"/>
    <w:rsid w:val="00890422"/>
    <w:rsid w:val="00892FF2"/>
    <w:rsid w:val="00896A9B"/>
    <w:rsid w:val="00897626"/>
    <w:rsid w:val="008A1811"/>
    <w:rsid w:val="008A2E44"/>
    <w:rsid w:val="008B1A5A"/>
    <w:rsid w:val="008B4D0E"/>
    <w:rsid w:val="008C2541"/>
    <w:rsid w:val="008C4E3D"/>
    <w:rsid w:val="008C5337"/>
    <w:rsid w:val="008C575C"/>
    <w:rsid w:val="008C6DBA"/>
    <w:rsid w:val="008D5503"/>
    <w:rsid w:val="008E263A"/>
    <w:rsid w:val="008E2FCF"/>
    <w:rsid w:val="008E4B3F"/>
    <w:rsid w:val="008E6768"/>
    <w:rsid w:val="008E7B32"/>
    <w:rsid w:val="00903CD4"/>
    <w:rsid w:val="00915B77"/>
    <w:rsid w:val="009172AA"/>
    <w:rsid w:val="00920A01"/>
    <w:rsid w:val="00923443"/>
    <w:rsid w:val="0092541F"/>
    <w:rsid w:val="00933DB1"/>
    <w:rsid w:val="0093603E"/>
    <w:rsid w:val="00936F7B"/>
    <w:rsid w:val="00937642"/>
    <w:rsid w:val="00944684"/>
    <w:rsid w:val="00946AD2"/>
    <w:rsid w:val="00963266"/>
    <w:rsid w:val="00963C8C"/>
    <w:rsid w:val="00971775"/>
    <w:rsid w:val="00972BCC"/>
    <w:rsid w:val="00993194"/>
    <w:rsid w:val="009B484F"/>
    <w:rsid w:val="009B4B9E"/>
    <w:rsid w:val="009B5C0E"/>
    <w:rsid w:val="009C05A1"/>
    <w:rsid w:val="009C0FE0"/>
    <w:rsid w:val="009C371E"/>
    <w:rsid w:val="009C56E9"/>
    <w:rsid w:val="009E374A"/>
    <w:rsid w:val="009E7BBB"/>
    <w:rsid w:val="009F731E"/>
    <w:rsid w:val="00A10A5B"/>
    <w:rsid w:val="00A15114"/>
    <w:rsid w:val="00A2091A"/>
    <w:rsid w:val="00A231B4"/>
    <w:rsid w:val="00A33946"/>
    <w:rsid w:val="00A41A48"/>
    <w:rsid w:val="00A42FAF"/>
    <w:rsid w:val="00A63089"/>
    <w:rsid w:val="00A64A96"/>
    <w:rsid w:val="00A66192"/>
    <w:rsid w:val="00A664FC"/>
    <w:rsid w:val="00A71246"/>
    <w:rsid w:val="00A81EDB"/>
    <w:rsid w:val="00A8250B"/>
    <w:rsid w:val="00A83F31"/>
    <w:rsid w:val="00A91463"/>
    <w:rsid w:val="00A92A9A"/>
    <w:rsid w:val="00A933C4"/>
    <w:rsid w:val="00A95CF6"/>
    <w:rsid w:val="00AB1B71"/>
    <w:rsid w:val="00AB51E1"/>
    <w:rsid w:val="00AB5293"/>
    <w:rsid w:val="00AB5BEB"/>
    <w:rsid w:val="00AB630A"/>
    <w:rsid w:val="00AC226A"/>
    <w:rsid w:val="00AC4F3A"/>
    <w:rsid w:val="00AC6D20"/>
    <w:rsid w:val="00AD3381"/>
    <w:rsid w:val="00AE178B"/>
    <w:rsid w:val="00AF4F4A"/>
    <w:rsid w:val="00B00CF4"/>
    <w:rsid w:val="00B0242D"/>
    <w:rsid w:val="00B048A8"/>
    <w:rsid w:val="00B1070D"/>
    <w:rsid w:val="00B13571"/>
    <w:rsid w:val="00B1415E"/>
    <w:rsid w:val="00B150C6"/>
    <w:rsid w:val="00B20CFF"/>
    <w:rsid w:val="00B23D86"/>
    <w:rsid w:val="00B26BDD"/>
    <w:rsid w:val="00B303D8"/>
    <w:rsid w:val="00B31494"/>
    <w:rsid w:val="00B3332A"/>
    <w:rsid w:val="00B344DD"/>
    <w:rsid w:val="00B34BEB"/>
    <w:rsid w:val="00B35F25"/>
    <w:rsid w:val="00B37934"/>
    <w:rsid w:val="00B46C03"/>
    <w:rsid w:val="00B46D9F"/>
    <w:rsid w:val="00B4788F"/>
    <w:rsid w:val="00B76A1D"/>
    <w:rsid w:val="00B823DB"/>
    <w:rsid w:val="00B85200"/>
    <w:rsid w:val="00B85372"/>
    <w:rsid w:val="00B865B3"/>
    <w:rsid w:val="00B9020C"/>
    <w:rsid w:val="00B94CF6"/>
    <w:rsid w:val="00B961FC"/>
    <w:rsid w:val="00B9745E"/>
    <w:rsid w:val="00B9766F"/>
    <w:rsid w:val="00B977CF"/>
    <w:rsid w:val="00BA3AA7"/>
    <w:rsid w:val="00BA5FE8"/>
    <w:rsid w:val="00BA6FB3"/>
    <w:rsid w:val="00BD1299"/>
    <w:rsid w:val="00BD3C98"/>
    <w:rsid w:val="00BE1157"/>
    <w:rsid w:val="00BE18EB"/>
    <w:rsid w:val="00BE1BB1"/>
    <w:rsid w:val="00BE2A18"/>
    <w:rsid w:val="00BE7516"/>
    <w:rsid w:val="00BF56AA"/>
    <w:rsid w:val="00C015DE"/>
    <w:rsid w:val="00C02F3F"/>
    <w:rsid w:val="00C045B1"/>
    <w:rsid w:val="00C2122E"/>
    <w:rsid w:val="00C2147A"/>
    <w:rsid w:val="00C360A6"/>
    <w:rsid w:val="00C4325A"/>
    <w:rsid w:val="00C457B0"/>
    <w:rsid w:val="00C53518"/>
    <w:rsid w:val="00C60376"/>
    <w:rsid w:val="00C62A4C"/>
    <w:rsid w:val="00C632A0"/>
    <w:rsid w:val="00C63338"/>
    <w:rsid w:val="00C86745"/>
    <w:rsid w:val="00C9762D"/>
    <w:rsid w:val="00C97B9E"/>
    <w:rsid w:val="00CA2226"/>
    <w:rsid w:val="00CA2C6A"/>
    <w:rsid w:val="00CA45C0"/>
    <w:rsid w:val="00CC245E"/>
    <w:rsid w:val="00CD6F58"/>
    <w:rsid w:val="00CE1C67"/>
    <w:rsid w:val="00CE3B54"/>
    <w:rsid w:val="00CE68F9"/>
    <w:rsid w:val="00CE74D3"/>
    <w:rsid w:val="00CE78E0"/>
    <w:rsid w:val="00CF0243"/>
    <w:rsid w:val="00CF2B1E"/>
    <w:rsid w:val="00CF40C3"/>
    <w:rsid w:val="00CF59A4"/>
    <w:rsid w:val="00CF651E"/>
    <w:rsid w:val="00D04B7E"/>
    <w:rsid w:val="00D14E0F"/>
    <w:rsid w:val="00D200D4"/>
    <w:rsid w:val="00D24679"/>
    <w:rsid w:val="00D250B0"/>
    <w:rsid w:val="00D3169A"/>
    <w:rsid w:val="00D325C1"/>
    <w:rsid w:val="00D33561"/>
    <w:rsid w:val="00D33CDE"/>
    <w:rsid w:val="00D37551"/>
    <w:rsid w:val="00D37E4C"/>
    <w:rsid w:val="00D40914"/>
    <w:rsid w:val="00D46854"/>
    <w:rsid w:val="00D54CF3"/>
    <w:rsid w:val="00D55176"/>
    <w:rsid w:val="00D742ED"/>
    <w:rsid w:val="00D7589F"/>
    <w:rsid w:val="00D77893"/>
    <w:rsid w:val="00D84C55"/>
    <w:rsid w:val="00D86131"/>
    <w:rsid w:val="00D929E7"/>
    <w:rsid w:val="00D92B53"/>
    <w:rsid w:val="00D93FA7"/>
    <w:rsid w:val="00D971FF"/>
    <w:rsid w:val="00DA0A02"/>
    <w:rsid w:val="00DA0F08"/>
    <w:rsid w:val="00DA147C"/>
    <w:rsid w:val="00DA5100"/>
    <w:rsid w:val="00DA5BC0"/>
    <w:rsid w:val="00DA6CEE"/>
    <w:rsid w:val="00DB0601"/>
    <w:rsid w:val="00DB26F2"/>
    <w:rsid w:val="00DB7C35"/>
    <w:rsid w:val="00DC1353"/>
    <w:rsid w:val="00DE4F72"/>
    <w:rsid w:val="00DF2783"/>
    <w:rsid w:val="00E008A5"/>
    <w:rsid w:val="00E03D19"/>
    <w:rsid w:val="00E05278"/>
    <w:rsid w:val="00E068EE"/>
    <w:rsid w:val="00E06940"/>
    <w:rsid w:val="00E07A52"/>
    <w:rsid w:val="00E13C3B"/>
    <w:rsid w:val="00E13EFC"/>
    <w:rsid w:val="00E152E7"/>
    <w:rsid w:val="00E261B6"/>
    <w:rsid w:val="00E264ED"/>
    <w:rsid w:val="00E329CD"/>
    <w:rsid w:val="00E35423"/>
    <w:rsid w:val="00E37D33"/>
    <w:rsid w:val="00E51B2B"/>
    <w:rsid w:val="00E526DC"/>
    <w:rsid w:val="00E56561"/>
    <w:rsid w:val="00E70C23"/>
    <w:rsid w:val="00E7108F"/>
    <w:rsid w:val="00E73CF4"/>
    <w:rsid w:val="00E77703"/>
    <w:rsid w:val="00E808A9"/>
    <w:rsid w:val="00E87469"/>
    <w:rsid w:val="00E93539"/>
    <w:rsid w:val="00EA0574"/>
    <w:rsid w:val="00EA6271"/>
    <w:rsid w:val="00EB6C87"/>
    <w:rsid w:val="00EB74A8"/>
    <w:rsid w:val="00EC51CB"/>
    <w:rsid w:val="00ED64DB"/>
    <w:rsid w:val="00EE1C16"/>
    <w:rsid w:val="00EE25D2"/>
    <w:rsid w:val="00EE68E7"/>
    <w:rsid w:val="00EF38EC"/>
    <w:rsid w:val="00F0019E"/>
    <w:rsid w:val="00F0676A"/>
    <w:rsid w:val="00F06E91"/>
    <w:rsid w:val="00F12EE1"/>
    <w:rsid w:val="00F16012"/>
    <w:rsid w:val="00F2122B"/>
    <w:rsid w:val="00F21324"/>
    <w:rsid w:val="00F2340E"/>
    <w:rsid w:val="00F36C1B"/>
    <w:rsid w:val="00F45C1B"/>
    <w:rsid w:val="00F476C6"/>
    <w:rsid w:val="00F550A8"/>
    <w:rsid w:val="00F63418"/>
    <w:rsid w:val="00F638E2"/>
    <w:rsid w:val="00F6432C"/>
    <w:rsid w:val="00F67CD6"/>
    <w:rsid w:val="00F80DD6"/>
    <w:rsid w:val="00F845C8"/>
    <w:rsid w:val="00F90DE5"/>
    <w:rsid w:val="00F95259"/>
    <w:rsid w:val="00FA767A"/>
    <w:rsid w:val="00FB0A1D"/>
    <w:rsid w:val="00FB117D"/>
    <w:rsid w:val="00FB3BDD"/>
    <w:rsid w:val="00FB7A01"/>
    <w:rsid w:val="00FC0A5A"/>
    <w:rsid w:val="00FC14C5"/>
    <w:rsid w:val="00FC2F05"/>
    <w:rsid w:val="00FC6477"/>
    <w:rsid w:val="00FC732B"/>
    <w:rsid w:val="00FD08FC"/>
    <w:rsid w:val="00FD272E"/>
    <w:rsid w:val="00FE5329"/>
    <w:rsid w:val="00FE7CDC"/>
    <w:rsid w:val="00FF2002"/>
    <w:rsid w:val="00FF2A49"/>
    <w:rsid w:val="00FF5F19"/>
    <w:rsid w:val="37DA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semiHidden/>
    <w:locked/>
    <w:rPr>
      <w:rFonts w:eastAsia="仿宋_GB2312"/>
      <w:kern w:val="2"/>
      <w:sz w:val="18"/>
      <w:lang w:val="en-US" w:eastAsia="zh-CN" w:bidi="ar-SA"/>
    </w:rPr>
  </w:style>
  <w:style w:type="character" w:styleId="a4">
    <w:name w:val="Strong"/>
    <w:qFormat/>
    <w:rPr>
      <w:b/>
    </w:rPr>
  </w:style>
  <w:style w:type="character" w:customStyle="1" w:styleId="doctext11">
    <w:name w:val="doc_text11"/>
    <w:rPr>
      <w:rFonts w:ascii="̥_GB2312" w:hAnsi="̥_GB2312" w:hint="default"/>
      <w:b w:val="0"/>
      <w:bCs w:val="0"/>
      <w:sz w:val="30"/>
      <w:szCs w:val="30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Document Map"/>
    <w:basedOn w:val="a"/>
    <w:semiHidden/>
    <w:pPr>
      <w:shd w:val="clear" w:color="auto" w:fill="000080"/>
    </w:pPr>
  </w:style>
  <w:style w:type="paragraph" w:styleId="a8">
    <w:name w:val="Body Text"/>
    <w:basedOn w:val="a"/>
    <w:rPr>
      <w:sz w:val="28"/>
    </w:rPr>
  </w:style>
  <w:style w:type="paragraph" w:styleId="a9">
    <w:name w:val="Balloon Text"/>
    <w:basedOn w:val="a"/>
    <w:semiHidden/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Body Text Indent"/>
    <w:basedOn w:val="a"/>
    <w:pPr>
      <w:ind w:firstLineChars="200" w:firstLine="600"/>
    </w:pPr>
    <w:rPr>
      <w:sz w:val="30"/>
      <w:szCs w:val="24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ParaCharCharCharCharCharCharCharCharCharCharCharCharCharCharChar1CharCharCharChar">
    <w:name w:val="默认段落字体 Para Char Char Char Char Char Char Char Char Char Char Char Char Char Char Char1 Char Char Char Char"/>
    <w:basedOn w:val="a7"/>
    <w:pPr>
      <w:adjustRightInd w:val="0"/>
      <w:spacing w:line="436" w:lineRule="exact"/>
      <w:ind w:left="357"/>
      <w:jc w:val="left"/>
      <w:outlineLvl w:val="3"/>
    </w:pPr>
    <w:rPr>
      <w:rFonts w:ascii="Tahoma" w:eastAsia="宋体" w:hAnsi="Tahoma"/>
      <w:b/>
      <w:sz w:val="24"/>
      <w:szCs w:val="24"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1355;&#21457;&#12308;2014&#12309;&#21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鲁卫发〔2014〕号</Template>
  <TotalTime>2</TotalTime>
  <Pages>1</Pages>
  <Words>35</Words>
  <Characters>203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打字室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鲁卫发〔2014〕号</dc:title>
  <dc:creator>User</dc:creator>
  <cp:lastModifiedBy>dreamsummit</cp:lastModifiedBy>
  <cp:revision>3</cp:revision>
  <cp:lastPrinted>2017-05-27T01:39:00Z</cp:lastPrinted>
  <dcterms:created xsi:type="dcterms:W3CDTF">2017-06-12T09:53:00Z</dcterms:created>
  <dcterms:modified xsi:type="dcterms:W3CDTF">2017-06-12T09:54:00Z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